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3CD" w:rsidRDefault="009A43CD" w:rsidP="009A43CD">
      <w:pPr>
        <w:pStyle w:val="Titolo"/>
        <w:rPr>
          <w:b/>
          <w:bCs/>
        </w:rPr>
      </w:pPr>
      <w:r w:rsidRPr="009A43CD">
        <w:rPr>
          <w:b/>
          <w:bCs/>
        </w:rPr>
        <w:t xml:space="preserve">LINEE GUIDA PER </w:t>
      </w:r>
      <w:smartTag w:uri="urn:schemas-microsoft-com:office:smarttags" w:element="PersonName">
        <w:smartTagPr>
          <w:attr w:name="ProductID" w:val="LA PRESENTAZIONE"/>
        </w:smartTagPr>
        <w:r w:rsidRPr="009A43CD">
          <w:rPr>
            <w:b/>
            <w:bCs/>
          </w:rPr>
          <w:t>LA PRESENTAZIONE</w:t>
        </w:r>
      </w:smartTag>
      <w:r w:rsidRPr="009A43CD">
        <w:rPr>
          <w:b/>
          <w:bCs/>
        </w:rPr>
        <w:t xml:space="preserve"> DI PROGETTI</w:t>
      </w:r>
      <w:r>
        <w:rPr>
          <w:b/>
          <w:bCs/>
        </w:rPr>
        <w:t xml:space="preserve"> </w:t>
      </w:r>
      <w:r w:rsidRPr="009A43CD">
        <w:rPr>
          <w:b/>
          <w:bCs/>
        </w:rPr>
        <w:t xml:space="preserve">CURRICOLARI </w:t>
      </w:r>
      <w:r>
        <w:rPr>
          <w:b/>
          <w:bCs/>
        </w:rPr>
        <w:t>–</w:t>
      </w:r>
      <w:r w:rsidRPr="009A43CD">
        <w:rPr>
          <w:b/>
          <w:bCs/>
        </w:rPr>
        <w:t xml:space="preserve"> EXTRACURRICOLARI</w:t>
      </w:r>
    </w:p>
    <w:p w:rsidR="009A43CD" w:rsidRPr="009A43CD" w:rsidRDefault="009A43CD" w:rsidP="009A43CD"/>
    <w:p w:rsidR="009164FE" w:rsidRPr="007F7371" w:rsidRDefault="009A43CD" w:rsidP="00C93DC8">
      <w:pPr>
        <w:pStyle w:val="Titolo2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Cs w:val="24"/>
        </w:rPr>
      </w:pPr>
      <w:r w:rsidRPr="007F7371">
        <w:rPr>
          <w:rFonts w:ascii="Times New Roman" w:hAnsi="Times New Roman" w:cs="Times New Roman"/>
          <w:szCs w:val="24"/>
        </w:rPr>
        <w:t>PREMESSA</w:t>
      </w:r>
    </w:p>
    <w:tbl>
      <w:tblPr>
        <w:tblStyle w:val="Tabellasuggerimento"/>
        <w:tblW w:w="5000" w:type="pct"/>
        <w:tblLook w:val="04A0" w:firstRow="1" w:lastRow="0" w:firstColumn="1" w:lastColumn="0" w:noHBand="0" w:noVBand="1"/>
      </w:tblPr>
      <w:tblGrid>
        <w:gridCol w:w="10348"/>
      </w:tblGrid>
      <w:tr w:rsidR="009A43CD" w:rsidRPr="007F7371" w:rsidTr="009A43C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:rsidR="00C93DC8" w:rsidRPr="00566435" w:rsidRDefault="00BF7CA4" w:rsidP="009A43CD">
            <w:pPr>
              <w:pStyle w:val="Testosuggerimento"/>
              <w:ind w:left="142" w:right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Nella vita scolastica quotidiana la maggior parte delle attività ordinarie sono indubbiamente valide e meritorie</w:t>
            </w:r>
            <w:r w:rsidR="003A1E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e contribuiscono in massima parte al raggiungimento dei traguardi di apprendimento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 Realizzare dei progetti</w:t>
            </w:r>
            <w:r w:rsidR="002324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di ampliamento dell’offerta formativa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tuttavia,</w:t>
            </w:r>
            <w:r w:rsidR="003A1E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può contribuire ad aumentare l’efficacia formativa e consente spesso di sperimentare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2324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modi 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innovativ</w:t>
            </w:r>
            <w:r w:rsidR="002324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i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di fare scuola</w:t>
            </w:r>
            <w:r w:rsidR="003A1E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grazie ai tempi dedicati</w:t>
            </w:r>
            <w:r w:rsidR="00334E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3A1E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alla selezione dei destinatari</w:t>
            </w:r>
            <w:r w:rsidR="00334E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alla progettazione più puntuale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  <w:r w:rsidR="003A1E1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Ciò che viene sperimentato e vagliato va poi trasferito nella quotidianità.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Il nostro Istituto perciò, ogni anno scolastico, 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predispone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progetti educativi per integrare </w:t>
            </w:r>
            <w:r w:rsidR="002324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e potenziare l’apprendimento e 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per concorrere alla crescita 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globale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dell’alunno,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promuovendone abilità e competenze che possono costituire il suo portfolio per i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 futuro. Progettare vuol dire, quindi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analizzare un bisogno-problema da una prospettiva nuova e prevedere una serie di azioni-soluzioni mirate e selezionate ad hoc. A</w:t>
            </w:r>
            <w:r w:rsidR="002324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ciò si aggiunga che per la 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realizzazione</w:t>
            </w:r>
            <w:r w:rsidR="002324F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di un progetto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è imprescindibile la collaborazione tra tutte le parti coinvolte, anche in sinergia con Enti e Associazioni esterne, pubbliche o private che siano. I progetti 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devono privilegiare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le attività laboratoriali, nelle quali gli 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alunni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non si limitano a apprendere e ripetere, ma si mettono in gioco, imparano ad applicare direttamente le loro capacità nell’affrontare problemi e risolverli efficacemente. Indubbia, pertanto, la valenza educativa e formativa del progetto come attività di integrazione 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alla 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didattica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curricolare quotidiana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Non ultimo elemento, a sostegno di tale prassi, il processo di </w:t>
            </w:r>
            <w:r w:rsidR="001B5733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monitoraggio-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verifica-valutazione cui il progetto sarà sottopost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o: questo è infatti funzionale</w:t>
            </w:r>
            <w:r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ad evitare l’autoreferenzialità del</w:t>
            </w:r>
            <w:r w:rsidR="005A624A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la scuola e a dare trasparenza e rendicontazione social</w:t>
            </w:r>
            <w:r w:rsidR="001B5733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e, attraverso la documentazione delle attività svolte.</w:t>
            </w:r>
          </w:p>
          <w:p w:rsidR="00BF7CA4" w:rsidRPr="00334EBD" w:rsidRDefault="00BF7CA4" w:rsidP="009A43CD">
            <w:pPr>
              <w:pStyle w:val="Testosuggerimento"/>
              <w:ind w:left="142" w:right="0"/>
              <w:jc w:val="left"/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</w:pPr>
            <w:r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Per garantire uniformità di lettura e comprensibilità dei progetti, </w:t>
            </w:r>
            <w:r w:rsidR="005A624A"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si </w:t>
            </w:r>
            <w:r w:rsidR="00566435"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è elaborato un format Excel</w:t>
            </w:r>
            <w:r w:rsidR="005A624A"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:</w:t>
            </w:r>
          </w:p>
          <w:p w:rsidR="00BF7CA4" w:rsidRPr="00334EBD" w:rsidRDefault="005A624A" w:rsidP="00BF5D55">
            <w:pPr>
              <w:pStyle w:val="Testosuggerimento"/>
              <w:numPr>
                <w:ilvl w:val="0"/>
                <w:numId w:val="8"/>
              </w:numPr>
              <w:ind w:right="0"/>
              <w:jc w:val="left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scheda progettuale- scheda finanziaria – planning </w:t>
            </w:r>
            <w:r w:rsidR="00263C53"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i</w:t>
            </w:r>
            <w:r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 xml:space="preserve">n Excel </w:t>
            </w:r>
            <w:r w:rsidR="00566435"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>(allegato)</w:t>
            </w:r>
          </w:p>
          <w:p w:rsidR="00566435" w:rsidRPr="00334EBD" w:rsidRDefault="00566435" w:rsidP="00566435">
            <w:pPr>
              <w:pStyle w:val="Testosuggerimento"/>
              <w:ind w:left="142" w:right="0"/>
              <w:jc w:val="left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334EBD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  <w:u w:val="single"/>
              </w:rPr>
              <w:t>inoltre si allega il file in Word per un eventuale supporto nella compilazione del format Excel</w:t>
            </w:r>
          </w:p>
          <w:p w:rsidR="009A43CD" w:rsidRPr="007F7371" w:rsidRDefault="009A43CD" w:rsidP="00BF5D55">
            <w:pPr>
              <w:pStyle w:val="Testosuggerimento"/>
              <w:ind w:left="862" w:righ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F73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164FE" w:rsidRPr="007F7371" w:rsidRDefault="00C93DC8" w:rsidP="00C93DC8">
      <w:pPr>
        <w:pStyle w:val="Titolo2"/>
        <w:numPr>
          <w:ilvl w:val="0"/>
          <w:numId w:val="0"/>
        </w:numPr>
        <w:ind w:left="360"/>
        <w:jc w:val="center"/>
        <w:rPr>
          <w:rFonts w:ascii="Times New Roman" w:hAnsi="Times New Roman" w:cs="Times New Roman"/>
          <w:szCs w:val="24"/>
        </w:rPr>
      </w:pPr>
      <w:r w:rsidRPr="007F7371">
        <w:rPr>
          <w:rFonts w:ascii="Times New Roman" w:hAnsi="Times New Roman" w:cs="Times New Roman"/>
          <w:szCs w:val="24"/>
        </w:rPr>
        <w:t>AMBITI PROGETTUALI</w:t>
      </w:r>
    </w:p>
    <w:tbl>
      <w:tblPr>
        <w:tblStyle w:val="Tabellasuggerimento"/>
        <w:tblW w:w="5000" w:type="pct"/>
        <w:tblLook w:val="04A0" w:firstRow="1" w:lastRow="0" w:firstColumn="1" w:lastColumn="0" w:noHBand="0" w:noVBand="1"/>
      </w:tblPr>
      <w:tblGrid>
        <w:gridCol w:w="10348"/>
      </w:tblGrid>
      <w:tr w:rsidR="00C93DC8" w:rsidRPr="007F7371" w:rsidTr="00C93DC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</w:tcPr>
          <w:p w:rsidR="00C93DC8" w:rsidRPr="00566435" w:rsidRDefault="003A1E11" w:rsidP="00C93DC8">
            <w:pPr>
              <w:pStyle w:val="Testosuggerimento"/>
              <w:ind w:left="142" w:right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La scuola ha presentato diversi progetti PON ed ottenuto un primo finanziamento Le attività extracurricolari proposte non si devono sovrapporre alla progettazione PON. </w:t>
            </w:r>
            <w:r w:rsidR="00C93DC8" w:rsidRPr="0056643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Tutti i docenti sono invitati a presentare proposte progettuali curricolari ed extracurricolari con particolare attenzione allo sviluppo delle competenze:</w:t>
            </w:r>
          </w:p>
          <w:p w:rsidR="00C93DC8" w:rsidRPr="00566435" w:rsidRDefault="00C93DC8" w:rsidP="00C93DC8">
            <w:pPr>
              <w:pStyle w:val="Testosuggerimento"/>
              <w:numPr>
                <w:ilvl w:val="0"/>
                <w:numId w:val="5"/>
              </w:numPr>
              <w:ind w:right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lastRenderedPageBreak/>
              <w:t>linguistiche (L2)</w:t>
            </w:r>
          </w:p>
          <w:p w:rsidR="00C93DC8" w:rsidRPr="00566435" w:rsidRDefault="00C93DC8" w:rsidP="00C93DC8">
            <w:pPr>
              <w:pStyle w:val="Testosuggerimento"/>
              <w:numPr>
                <w:ilvl w:val="0"/>
                <w:numId w:val="5"/>
              </w:numPr>
              <w:ind w:right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economico finanziarie</w:t>
            </w:r>
          </w:p>
          <w:p w:rsidR="00C93DC8" w:rsidRPr="00566435" w:rsidRDefault="00C93DC8" w:rsidP="00C93DC8">
            <w:pPr>
              <w:pStyle w:val="Testosuggerimento"/>
              <w:numPr>
                <w:ilvl w:val="0"/>
                <w:numId w:val="5"/>
              </w:numPr>
              <w:ind w:right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matematico/scientifiche</w:t>
            </w:r>
          </w:p>
          <w:p w:rsidR="00C93DC8" w:rsidRPr="00566435" w:rsidRDefault="00C93DC8" w:rsidP="00C93DC8">
            <w:pPr>
              <w:pStyle w:val="Testosuggerimento"/>
              <w:numPr>
                <w:ilvl w:val="0"/>
                <w:numId w:val="5"/>
              </w:numPr>
              <w:ind w:right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musicali</w:t>
            </w:r>
          </w:p>
          <w:p w:rsidR="00C93DC8" w:rsidRPr="00566435" w:rsidRDefault="00C93DC8" w:rsidP="00C93DC8">
            <w:pPr>
              <w:pStyle w:val="Testosuggerimento"/>
              <w:numPr>
                <w:ilvl w:val="0"/>
                <w:numId w:val="5"/>
              </w:numPr>
              <w:ind w:right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tecnologiche-digitali</w:t>
            </w:r>
          </w:p>
          <w:p w:rsidR="00C93DC8" w:rsidRPr="00566435" w:rsidRDefault="00C93DC8" w:rsidP="00C93DC8">
            <w:pPr>
              <w:pStyle w:val="Testosuggerimento"/>
              <w:numPr>
                <w:ilvl w:val="0"/>
                <w:numId w:val="5"/>
              </w:numPr>
              <w:ind w:right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logiche (</w:t>
            </w:r>
            <w:proofErr w:type="spellStart"/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problem-solving</w:t>
            </w:r>
            <w:proofErr w:type="spellEnd"/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)</w:t>
            </w:r>
          </w:p>
          <w:p w:rsidR="00C93DC8" w:rsidRPr="00566435" w:rsidRDefault="00C93DC8" w:rsidP="00C93DC8">
            <w:pPr>
              <w:pStyle w:val="Testosuggerimento"/>
              <w:numPr>
                <w:ilvl w:val="0"/>
                <w:numId w:val="5"/>
              </w:numPr>
              <w:ind w:right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coding</w:t>
            </w:r>
            <w:proofErr w:type="spellEnd"/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-pensiero computazionale</w:t>
            </w:r>
          </w:p>
          <w:p w:rsidR="00C93DC8" w:rsidRPr="002324FE" w:rsidRDefault="00C93DC8" w:rsidP="00C93DC8">
            <w:pPr>
              <w:pStyle w:val="Testosuggerimento"/>
              <w:numPr>
                <w:ilvl w:val="0"/>
                <w:numId w:val="5"/>
              </w:numPr>
              <w:ind w:right="0"/>
              <w:jc w:val="left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566435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competenze chiave di cittadinanza</w:t>
            </w:r>
            <w:r w:rsidR="002324F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trasversali:</w:t>
            </w:r>
            <w:r w:rsidR="002324FE" w:rsidRPr="00145458">
              <w:rPr>
                <w:b/>
                <w:sz w:val="24"/>
              </w:rPr>
              <w:t xml:space="preserve"> </w:t>
            </w:r>
            <w:r w:rsidR="002324FE" w:rsidRPr="002324FE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Imparare a imparare, Competenze sociali e civiche e Competenze digitali</w:t>
            </w:r>
          </w:p>
          <w:p w:rsidR="003A1E11" w:rsidRPr="00D73B99" w:rsidRDefault="003A1E11" w:rsidP="00334EBD">
            <w:pPr>
              <w:pStyle w:val="Testosuggerimento"/>
              <w:ind w:left="502" w:right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73B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Inoltre, si presenterà una progettazione convergente su un numero limitato di manifestazioni più complesse (con richiesta di palco, amplificazione, manifesti, contributo Comunale o delle famiglie, </w:t>
            </w:r>
            <w:r w:rsidR="00334E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con il coinvolgimento di più classi e ordini di scuola, </w:t>
            </w:r>
            <w:proofErr w:type="spellStart"/>
            <w:r w:rsidR="00D73B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ecc</w:t>
            </w:r>
            <w:proofErr w:type="spellEnd"/>
            <w:r w:rsidR="00D73B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)</w:t>
            </w:r>
            <w:r w:rsidRPr="00D73B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, sia su Sava che su Fragagnano</w:t>
            </w:r>
            <w:r w:rsidR="00D73B99" w:rsidRPr="00D73B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Manifestazione per Borsa di studio Tomaselli e Natale savese, Manifestazione per giugno savese e analoga manifestazione di fine anno </w:t>
            </w:r>
            <w:r w:rsidR="00D73B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per Fragagnano, anche in relazione alla mancanza di spazi e risorse disponibili. Gli altri progetti potranno prevedere semplici manifestazioni per motivare i bambini e rendicontare alle famiglie il lavoro svolt</w:t>
            </w:r>
            <w:r w:rsidR="00334E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o, utilizzando le risorse della scuola</w:t>
            </w:r>
            <w:r w:rsidR="00D73B9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</w:tc>
      </w:tr>
    </w:tbl>
    <w:p w:rsidR="00BF4D39" w:rsidRPr="007F7371" w:rsidRDefault="00BF4D39" w:rsidP="00C951A9">
      <w:pPr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164FE" w:rsidRPr="007F7371" w:rsidRDefault="00C93DC8" w:rsidP="00C93DC8">
      <w:pPr>
        <w:pStyle w:val="Titolo2"/>
        <w:numPr>
          <w:ilvl w:val="0"/>
          <w:numId w:val="0"/>
        </w:numPr>
        <w:ind w:left="360" w:hanging="360"/>
        <w:rPr>
          <w:rFonts w:ascii="Times New Roman" w:hAnsi="Times New Roman" w:cs="Times New Roman"/>
          <w:szCs w:val="24"/>
        </w:rPr>
      </w:pPr>
      <w:r w:rsidRPr="007F7371">
        <w:rPr>
          <w:rFonts w:ascii="Times New Roman" w:hAnsi="Times New Roman" w:cs="Times New Roman"/>
          <w:szCs w:val="24"/>
        </w:rPr>
        <w:t>BR</w:t>
      </w:r>
      <w:r w:rsidR="001B5733" w:rsidRPr="007F7371">
        <w:rPr>
          <w:rFonts w:ascii="Times New Roman" w:hAnsi="Times New Roman" w:cs="Times New Roman"/>
          <w:szCs w:val="24"/>
        </w:rPr>
        <w:t xml:space="preserve">EVE GUIDA ALLA COMPILAZIONE DEL </w:t>
      </w:r>
      <w:r w:rsidRPr="007F7371">
        <w:rPr>
          <w:rFonts w:ascii="Times New Roman" w:hAnsi="Times New Roman" w:cs="Times New Roman"/>
          <w:szCs w:val="24"/>
        </w:rPr>
        <w:t>FORMAT</w:t>
      </w:r>
      <w:r w:rsidR="001B5733" w:rsidRPr="007F7371">
        <w:rPr>
          <w:rFonts w:ascii="Times New Roman" w:hAnsi="Times New Roman" w:cs="Times New Roman"/>
          <w:szCs w:val="24"/>
        </w:rPr>
        <w:t xml:space="preserve"> EXCEL </w:t>
      </w:r>
    </w:p>
    <w:p w:rsidR="00704D59" w:rsidRPr="007F7371" w:rsidRDefault="00704D59">
      <w:p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Posizionarsi sul file Excel “SCHEDA PROGETT</w:t>
      </w:r>
      <w:r w:rsidR="00322689" w:rsidRPr="007F7371">
        <w:rPr>
          <w:rFonts w:ascii="Times New Roman" w:hAnsi="Times New Roman" w:cs="Times New Roman"/>
          <w:sz w:val="24"/>
          <w:szCs w:val="24"/>
        </w:rPr>
        <w:t>UALE-SCHEDA FINANZIARIA-PLANNING</w:t>
      </w:r>
      <w:r w:rsidRPr="007F7371">
        <w:rPr>
          <w:rFonts w:ascii="Times New Roman" w:hAnsi="Times New Roman" w:cs="Times New Roman"/>
          <w:sz w:val="24"/>
          <w:szCs w:val="24"/>
        </w:rPr>
        <w:t>” e fare un doppio clic, s</w:t>
      </w:r>
      <w:r w:rsidR="00322689" w:rsidRPr="007F7371">
        <w:rPr>
          <w:rFonts w:ascii="Times New Roman" w:hAnsi="Times New Roman" w:cs="Times New Roman"/>
          <w:sz w:val="24"/>
          <w:szCs w:val="24"/>
        </w:rPr>
        <w:t>i aprirà una cartella in cui è possibile aggiungere e modificare dati utilizzando le celle; questa cartella di lavoro comprende 3 fogli di lavoro (PROGETTO-SCHEDA FINANZIARIA-PLANNING), il nome di ogni foglio è presente sulle linguette identificative poste in basso a sinistra.</w:t>
      </w:r>
    </w:p>
    <w:p w:rsidR="001D2838" w:rsidRPr="007F7371" w:rsidRDefault="00322689">
      <w:p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 xml:space="preserve">Nell’area superiore </w:t>
      </w:r>
      <w:r w:rsidR="001D2838" w:rsidRPr="007F7371">
        <w:rPr>
          <w:rFonts w:ascii="Times New Roman" w:hAnsi="Times New Roman" w:cs="Times New Roman"/>
          <w:sz w:val="24"/>
          <w:szCs w:val="24"/>
        </w:rPr>
        <w:t>troveremo:</w:t>
      </w:r>
    </w:p>
    <w:p w:rsidR="001D2838" w:rsidRPr="007F7371" w:rsidRDefault="001D2838" w:rsidP="001D2838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La barra del titolo contiene il nome del documento aperto seguito dal nome dell'applicazione;</w:t>
      </w:r>
    </w:p>
    <w:p w:rsidR="001D2838" w:rsidRPr="007F7371" w:rsidRDefault="001D2838" w:rsidP="001D2838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 xml:space="preserve">La barra dei </w:t>
      </w:r>
      <w:r w:rsidR="00263C53" w:rsidRPr="007F7371">
        <w:rPr>
          <w:rFonts w:ascii="Times New Roman" w:hAnsi="Times New Roman" w:cs="Times New Roman"/>
          <w:sz w:val="24"/>
          <w:szCs w:val="24"/>
        </w:rPr>
        <w:t>menu</w:t>
      </w:r>
      <w:r w:rsidRPr="007F7371">
        <w:rPr>
          <w:rFonts w:ascii="Times New Roman" w:hAnsi="Times New Roman" w:cs="Times New Roman"/>
          <w:sz w:val="24"/>
          <w:szCs w:val="24"/>
        </w:rPr>
        <w:t xml:space="preserve"> presenta la maggior parte dei comandi disponibili nel programma, suddivisi per menù.</w:t>
      </w:r>
    </w:p>
    <w:p w:rsidR="001D2838" w:rsidRPr="007F7371" w:rsidRDefault="001D2838" w:rsidP="001D2838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La barra degli strumenti standard contiene i pulsanti dei comandi utilizzati più di frequente.</w:t>
      </w:r>
    </w:p>
    <w:p w:rsidR="001D2838" w:rsidRPr="007F7371" w:rsidRDefault="001D2838" w:rsidP="001D2838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La barra degli strumenti di formattazione contiene i pulsanti che servono per dar forma al documento, quali allineare o centrare il contenuto delle celle, applicare alle celle un determinato formato o selezionare un particolare font.</w:t>
      </w:r>
    </w:p>
    <w:p w:rsidR="001D2838" w:rsidRDefault="001D2838" w:rsidP="001D2838">
      <w:pPr>
        <w:pStyle w:val="Paragrafoelenco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La barra della formula riporta il contenuto della cella dove è posizionato il cursore.</w:t>
      </w:r>
    </w:p>
    <w:p w:rsidR="00263C53" w:rsidRPr="007F7371" w:rsidRDefault="00263C53" w:rsidP="00263C53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5D207D" w:rsidRPr="007F7371" w:rsidRDefault="00975914" w:rsidP="00263C5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</w:rPr>
        <w:lastRenderedPageBreak/>
        <w:t>Inserire un numero o del testo</w:t>
      </w:r>
    </w:p>
    <w:p w:rsidR="00975914" w:rsidRPr="007F7371" w:rsidRDefault="00975914" w:rsidP="001D2838">
      <w:p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Inserire un valore numerico o testo all'interno di una cella:</w:t>
      </w:r>
    </w:p>
    <w:p w:rsidR="00975914" w:rsidRPr="007F7371" w:rsidRDefault="00975914" w:rsidP="00975914">
      <w:pPr>
        <w:pStyle w:val="Paragrafoelenco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fare un clic su di essa, digitare il valore o il testo, premere il tasto Invio per spostarsi alla cella sotto o il tasto TAB per spostarsi sulla cella a destra.</w:t>
      </w:r>
    </w:p>
    <w:p w:rsidR="005D207D" w:rsidRPr="007F7371" w:rsidRDefault="005D207D" w:rsidP="005D207D">
      <w:pPr>
        <w:pStyle w:val="Paragrafoelenco"/>
        <w:rPr>
          <w:rFonts w:ascii="Times New Roman" w:hAnsi="Times New Roman" w:cs="Times New Roman"/>
          <w:sz w:val="24"/>
          <w:szCs w:val="24"/>
        </w:rPr>
      </w:pPr>
    </w:p>
    <w:p w:rsidR="005D207D" w:rsidRPr="007F7371" w:rsidRDefault="005D207D" w:rsidP="00263C53">
      <w:pPr>
        <w:pStyle w:val="Paragrafoelenco"/>
        <w:spacing w:after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</w:rPr>
        <w:t>Modificare i dati nelle celle</w:t>
      </w:r>
    </w:p>
    <w:p w:rsidR="005D207D" w:rsidRPr="007F7371" w:rsidRDefault="005D207D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Fare doppio clic sulla cella per entrare in modalità "modifica", con il cursore che lampeggia al suo interno, spostarsi con le frecce direzionali verso sinistra oppure verso destra.</w:t>
      </w:r>
    </w:p>
    <w:p w:rsidR="005D207D" w:rsidRPr="007F7371" w:rsidRDefault="005D207D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 xml:space="preserve">Utilizzare la tastiera per modificare i dati (utilizzando anche i tasti </w:t>
      </w:r>
      <w:proofErr w:type="spellStart"/>
      <w:r w:rsidRPr="007F7371">
        <w:rPr>
          <w:rFonts w:ascii="Times New Roman" w:hAnsi="Times New Roman" w:cs="Times New Roman"/>
          <w:sz w:val="24"/>
          <w:szCs w:val="24"/>
        </w:rPr>
        <w:t>Canc</w:t>
      </w:r>
      <w:proofErr w:type="spellEnd"/>
      <w:r w:rsidRPr="007F7371">
        <w:rPr>
          <w:rFonts w:ascii="Times New Roman" w:hAnsi="Times New Roman" w:cs="Times New Roman"/>
          <w:sz w:val="24"/>
          <w:szCs w:val="24"/>
        </w:rPr>
        <w:t xml:space="preserve"> o Backspace per cancellare).</w:t>
      </w:r>
    </w:p>
    <w:p w:rsidR="005D207D" w:rsidRPr="007F7371" w:rsidRDefault="005D207D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Confermare la modifica premendo il tasto Invio.</w:t>
      </w: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</w:rPr>
        <w:t>Cancellare il contenuto di una cella</w:t>
      </w:r>
      <w:r w:rsidRPr="007F7371">
        <w:rPr>
          <w:rFonts w:ascii="Times New Roman" w:hAnsi="Times New Roman" w:cs="Times New Roman"/>
          <w:sz w:val="24"/>
          <w:szCs w:val="24"/>
        </w:rPr>
        <w:br/>
        <w:t xml:space="preserve">Selezionare la cella o la zona delle celle e premere il tasto </w:t>
      </w:r>
      <w:proofErr w:type="spellStart"/>
      <w:r w:rsidRPr="007F7371">
        <w:rPr>
          <w:rFonts w:ascii="Times New Roman" w:hAnsi="Times New Roman" w:cs="Times New Roman"/>
          <w:sz w:val="24"/>
          <w:szCs w:val="24"/>
        </w:rPr>
        <w:t>Canc</w:t>
      </w:r>
      <w:proofErr w:type="spellEnd"/>
      <w:r w:rsidRPr="007F7371">
        <w:rPr>
          <w:rFonts w:ascii="Times New Roman" w:hAnsi="Times New Roman" w:cs="Times New Roman"/>
          <w:sz w:val="24"/>
          <w:szCs w:val="24"/>
        </w:rPr>
        <w:t>.</w:t>
      </w: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 xml:space="preserve">Oppure: Selezionare la cella o la zona delle celle, Barra dei menu: Modifica Cancella </w:t>
      </w:r>
    </w:p>
    <w:p w:rsidR="00C951A9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Clic tasto destro del mouse Cancella contenuto</w:t>
      </w:r>
    </w:p>
    <w:p w:rsidR="00263C53" w:rsidRPr="007F7371" w:rsidRDefault="00263C53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</w:rPr>
        <w:t xml:space="preserve">Copiare il contenuto di una o più celle </w:t>
      </w:r>
      <w:r w:rsidRPr="007F7371">
        <w:rPr>
          <w:rFonts w:ascii="Times New Roman" w:hAnsi="Times New Roman" w:cs="Times New Roman"/>
          <w:sz w:val="24"/>
          <w:szCs w:val="24"/>
        </w:rPr>
        <w:br/>
        <w:t>Tasto destro del mouse Selezionare la cella o l’insieme di celle da duplicare</w:t>
      </w: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Tasto destro del mouse Copia</w:t>
      </w: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Selezionare una cella dello stesso o di un altro foglio di lavoro in cui si desidera duplicare la cella o le celle</w:t>
      </w: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 xml:space="preserve">Tasto destro del mouse Incolla </w:t>
      </w: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 xml:space="preserve">Tastiera: </w:t>
      </w:r>
      <w:proofErr w:type="spellStart"/>
      <w:r w:rsidRPr="007F7371">
        <w:rPr>
          <w:rFonts w:ascii="Times New Roman" w:hAnsi="Times New Roman" w:cs="Times New Roman"/>
          <w:b/>
          <w:sz w:val="24"/>
          <w:szCs w:val="24"/>
        </w:rPr>
        <w:t>Ctrl+C</w:t>
      </w:r>
      <w:proofErr w:type="spellEnd"/>
      <w:r w:rsidRPr="007F7371">
        <w:rPr>
          <w:rFonts w:ascii="Times New Roman" w:hAnsi="Times New Roman" w:cs="Times New Roman"/>
          <w:sz w:val="24"/>
          <w:szCs w:val="24"/>
        </w:rPr>
        <w:t xml:space="preserve"> per copiare un contenuto selezionato</w:t>
      </w:r>
    </w:p>
    <w:p w:rsidR="00C951A9" w:rsidRPr="007F7371" w:rsidRDefault="00C951A9" w:rsidP="005D207D">
      <w:pPr>
        <w:pStyle w:val="Paragrafoelenco"/>
        <w:ind w:left="0"/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 xml:space="preserve">Tastiera: </w:t>
      </w:r>
      <w:proofErr w:type="spellStart"/>
      <w:r w:rsidRPr="007F7371">
        <w:rPr>
          <w:rFonts w:ascii="Times New Roman" w:hAnsi="Times New Roman" w:cs="Times New Roman"/>
          <w:b/>
          <w:sz w:val="24"/>
          <w:szCs w:val="24"/>
        </w:rPr>
        <w:t>Ctrl+V</w:t>
      </w:r>
      <w:proofErr w:type="spellEnd"/>
      <w:r w:rsidRPr="007F7371">
        <w:rPr>
          <w:rFonts w:ascii="Times New Roman" w:hAnsi="Times New Roman" w:cs="Times New Roman"/>
          <w:sz w:val="24"/>
          <w:szCs w:val="24"/>
        </w:rPr>
        <w:t xml:space="preserve"> per incollare il contenuto copiato</w:t>
      </w:r>
    </w:p>
    <w:p w:rsidR="005D207D" w:rsidRPr="007F7371" w:rsidRDefault="00975914" w:rsidP="00263C5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</w:rPr>
        <w:t>Visualizzazione incompleta del testo</w:t>
      </w:r>
    </w:p>
    <w:p w:rsidR="00C951A9" w:rsidRPr="007F7371" w:rsidRDefault="00975914" w:rsidP="00975914">
      <w:p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 xml:space="preserve">Se il testo è troppo lungo, </w:t>
      </w:r>
      <w:r w:rsidR="005D207D" w:rsidRPr="007F7371">
        <w:rPr>
          <w:rFonts w:ascii="Times New Roman" w:hAnsi="Times New Roman" w:cs="Times New Roman"/>
          <w:sz w:val="24"/>
          <w:szCs w:val="24"/>
        </w:rPr>
        <w:t xml:space="preserve">si avrà una visione incompleta nella cella (nella barra delle formule comunque si leggerà il contenuto completo), quindi </w:t>
      </w:r>
      <w:r w:rsidRPr="007F7371">
        <w:rPr>
          <w:rFonts w:ascii="Times New Roman" w:hAnsi="Times New Roman" w:cs="Times New Roman"/>
          <w:sz w:val="24"/>
          <w:szCs w:val="24"/>
        </w:rPr>
        <w:t>per una lettura completa sarà necessario modificare</w:t>
      </w:r>
      <w:r w:rsidR="005D207D" w:rsidRPr="007F7371">
        <w:rPr>
          <w:rFonts w:ascii="Times New Roman" w:hAnsi="Times New Roman" w:cs="Times New Roman"/>
          <w:sz w:val="24"/>
          <w:szCs w:val="24"/>
        </w:rPr>
        <w:t xml:space="preserve"> le dimensioni delle colonne o delle righe. (si consiglia di non toccare la larghezza delle colonne, ma aumentare l’altezza delle righe al fine di non uscire dall’area di stampa)</w:t>
      </w:r>
    </w:p>
    <w:p w:rsidR="005D207D" w:rsidRPr="007F7371" w:rsidRDefault="005D207D" w:rsidP="00263C5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</w:rPr>
        <w:t>Modificare la larghezza delle colonne o delle righe</w:t>
      </w:r>
    </w:p>
    <w:p w:rsidR="005D207D" w:rsidRPr="007F7371" w:rsidRDefault="005D207D" w:rsidP="00975914">
      <w:pPr>
        <w:rPr>
          <w:rFonts w:ascii="Times New Roman" w:hAnsi="Times New Roman" w:cs="Times New Roman"/>
          <w:sz w:val="24"/>
          <w:szCs w:val="24"/>
        </w:rPr>
      </w:pPr>
      <w:r w:rsidRPr="007F7371">
        <w:rPr>
          <w:rFonts w:ascii="Times New Roman" w:hAnsi="Times New Roman" w:cs="Times New Roman"/>
          <w:sz w:val="24"/>
          <w:szCs w:val="24"/>
        </w:rPr>
        <w:t>Posizionare il puntatore del mouse sul bordo tra due intestazioni della colonna o della riga. Nel momento in cui cambierà forma, cliccare e trascinare il mouse fino all’altezza o alla larghezza desiderata.</w:t>
      </w:r>
    </w:p>
    <w:p w:rsidR="00DB1901" w:rsidRPr="007F7371" w:rsidRDefault="00DB1901" w:rsidP="00263C53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</w:rPr>
        <w:t>Celle verdi con menu a tendina</w:t>
      </w:r>
    </w:p>
    <w:p w:rsidR="00DB1901" w:rsidRPr="007F7371" w:rsidRDefault="00DB1901" w:rsidP="00975914">
      <w:pPr>
        <w:rPr>
          <w:rFonts w:ascii="Times New Roman" w:hAnsi="Times New Roman" w:cs="Times New Roman"/>
          <w:color w:val="232323"/>
          <w:sz w:val="24"/>
          <w:szCs w:val="24"/>
          <w:shd w:val="clear" w:color="auto" w:fill="FFFFFF"/>
        </w:rPr>
      </w:pPr>
      <w:r w:rsidRPr="007F7371">
        <w:rPr>
          <w:rFonts w:ascii="Times New Roman" w:hAnsi="Times New Roman" w:cs="Times New Roman"/>
          <w:color w:val="232323"/>
          <w:sz w:val="24"/>
          <w:szCs w:val="24"/>
          <w:shd w:val="clear" w:color="auto" w:fill="FFFFFF"/>
        </w:rPr>
        <w:t>Nelle celle verdi del file Excel, troverete dei menu a tendina, i quali contengono dei valori predefiniti (parole, frasi o cifre)</w:t>
      </w:r>
    </w:p>
    <w:p w:rsidR="00BF4D39" w:rsidRPr="007F7371" w:rsidRDefault="00BF4D39" w:rsidP="00975914">
      <w:pPr>
        <w:rPr>
          <w:rFonts w:ascii="Times New Roman" w:hAnsi="Times New Roman" w:cs="Times New Roman"/>
          <w:color w:val="232323"/>
          <w:sz w:val="24"/>
          <w:szCs w:val="24"/>
          <w:shd w:val="clear" w:color="auto" w:fill="FFFFFF"/>
        </w:rPr>
      </w:pPr>
      <w:r w:rsidRPr="007F7371">
        <w:rPr>
          <w:rFonts w:ascii="Times New Roman" w:hAnsi="Times New Roman" w:cs="Times New Roman"/>
          <w:color w:val="232323"/>
          <w:sz w:val="24"/>
          <w:szCs w:val="24"/>
          <w:shd w:val="clear" w:color="auto" w:fill="FFFFFF"/>
        </w:rPr>
        <w:t>Cliccate sul quadratino della tendina e si aprirà il menu, selezionate la voce interessata.</w:t>
      </w:r>
    </w:p>
    <w:p w:rsidR="00BF4D39" w:rsidRPr="007F7371" w:rsidRDefault="007F7371" w:rsidP="00BF4D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B44BD64" wp14:editId="67226E62">
                <wp:simplePos x="0" y="0"/>
                <wp:positionH relativeFrom="column">
                  <wp:posOffset>1706880</wp:posOffset>
                </wp:positionH>
                <wp:positionV relativeFrom="paragraph">
                  <wp:posOffset>1139826</wp:posOffset>
                </wp:positionV>
                <wp:extent cx="580229" cy="402558"/>
                <wp:effectExtent l="38100" t="38100" r="0" b="55245"/>
                <wp:wrapNone/>
                <wp:docPr id="11" name="Freccia destra rientra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44223">
                          <a:off x="0" y="0"/>
                          <a:ext cx="580229" cy="402558"/>
                        </a:xfrm>
                        <a:prstGeom prst="notchedRightArrow">
                          <a:avLst/>
                        </a:prstGeom>
                        <a:solidFill>
                          <a:srgbClr val="F3533F"/>
                        </a:solidFill>
                        <a:ln w="1905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w14:anchorId="0D08B113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Freccia destra rientrata 11" o:spid="_x0000_s1026" type="#_x0000_t94" style="position:absolute;margin-left:134.4pt;margin-top:89.75pt;width:45.7pt;height:31.7pt;rotation:-1917777fd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" adj="14107" fillcolor="#f3533f" strokecolor="window" strokeweight="1.5pt"/>
            </w:pict>
          </mc:Fallback>
        </mc:AlternateContent>
      </w:r>
      <w:r w:rsidR="00BF4D39" w:rsidRPr="007F7371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936171" cy="2760134"/>
            <wp:effectExtent l="0" t="0" r="0" b="254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7280" cy="2788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4639" w:rsidRPr="007F7371" w:rsidRDefault="00144639" w:rsidP="00144639">
      <w:pPr>
        <w:rPr>
          <w:rFonts w:ascii="Times New Roman" w:hAnsi="Times New Roman" w:cs="Times New Roman"/>
          <w:color w:val="232323"/>
          <w:sz w:val="24"/>
          <w:szCs w:val="24"/>
          <w:shd w:val="clear" w:color="auto" w:fill="FFFFFF"/>
        </w:rPr>
      </w:pPr>
      <w:r w:rsidRPr="007F7371">
        <w:rPr>
          <w:rFonts w:ascii="Times New Roman" w:hAnsi="Times New Roman" w:cs="Times New Roman"/>
          <w:b/>
          <w:color w:val="232323"/>
          <w:sz w:val="24"/>
          <w:szCs w:val="24"/>
          <w:shd w:val="clear" w:color="auto" w:fill="FFFFFF"/>
        </w:rPr>
        <w:t>Nota bene</w:t>
      </w:r>
      <w:r w:rsidRPr="007F7371">
        <w:rPr>
          <w:rFonts w:ascii="Times New Roman" w:hAnsi="Times New Roman" w:cs="Times New Roman"/>
          <w:color w:val="232323"/>
          <w:sz w:val="24"/>
          <w:szCs w:val="24"/>
          <w:shd w:val="clear" w:color="auto" w:fill="FFFFFF"/>
        </w:rPr>
        <w:t>, se non riuscite a leggere totalmente il contenuto del menu a tendina, potrete leggere le voci selezionate nella barra delle formule.</w:t>
      </w:r>
    </w:p>
    <w:p w:rsidR="00144639" w:rsidRPr="007F7371" w:rsidRDefault="007F7371" w:rsidP="00144639">
      <w:pPr>
        <w:jc w:val="center"/>
        <w:rPr>
          <w:rFonts w:ascii="Times New Roman" w:hAnsi="Times New Roman" w:cs="Times New Roman"/>
          <w:color w:val="232323"/>
          <w:sz w:val="24"/>
          <w:szCs w:val="24"/>
          <w:shd w:val="clear" w:color="auto" w:fill="FFFFFF"/>
        </w:rPr>
      </w:pPr>
      <w:r w:rsidRPr="007F737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56ECC8F" wp14:editId="06AA4F69">
                <wp:simplePos x="0" y="0"/>
                <wp:positionH relativeFrom="column">
                  <wp:posOffset>1134166</wp:posOffset>
                </wp:positionH>
                <wp:positionV relativeFrom="paragraph">
                  <wp:posOffset>2026284</wp:posOffset>
                </wp:positionV>
                <wp:extent cx="580229" cy="402558"/>
                <wp:effectExtent l="38100" t="38100" r="0" b="55245"/>
                <wp:wrapNone/>
                <wp:docPr id="8" name="Freccia destra rientrat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44223">
                          <a:off x="0" y="0"/>
                          <a:ext cx="580229" cy="402558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5E435B08" id="Freccia destra rientrata 8" o:spid="_x0000_s1026" type="#_x0000_t94" style="position:absolute;margin-left:89.3pt;margin-top:159.55pt;width:45.7pt;height:31.7pt;rotation:-1917777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" adj="14107" fillcolor="#f3533f [3209]" strokecolor="white [3201]" strokeweight="1.5pt"/>
            </w:pict>
          </mc:Fallback>
        </mc:AlternateContent>
      </w:r>
      <w:r w:rsidR="00144639" w:rsidRPr="007F737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6ECC8F" wp14:editId="06AA4F69">
                <wp:simplePos x="0" y="0"/>
                <wp:positionH relativeFrom="column">
                  <wp:posOffset>1356358</wp:posOffset>
                </wp:positionH>
                <wp:positionV relativeFrom="paragraph">
                  <wp:posOffset>253365</wp:posOffset>
                </wp:positionV>
                <wp:extent cx="580229" cy="402558"/>
                <wp:effectExtent l="38100" t="38100" r="0" b="55245"/>
                <wp:wrapNone/>
                <wp:docPr id="9" name="Freccia destra rientra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44223">
                          <a:off x="0" y="0"/>
                          <a:ext cx="580229" cy="402558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362C1669" id="Freccia destra rientrata 9" o:spid="_x0000_s1026" type="#_x0000_t94" style="position:absolute;margin-left:106.8pt;margin-top:19.95pt;width:45.7pt;height:31.7pt;rotation:-1917777fd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" adj="14107" fillcolor="#f3533f [3209]" strokecolor="white [3201]" strokeweight="1.5pt"/>
            </w:pict>
          </mc:Fallback>
        </mc:AlternateContent>
      </w:r>
      <w:r w:rsidR="00144639" w:rsidRPr="007F737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493A576" wp14:editId="259BE6A9">
            <wp:extent cx="5626272" cy="2552700"/>
            <wp:effectExtent l="0" t="0" r="0" b="0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75041" cy="25748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639" w:rsidRPr="007F7371" w:rsidRDefault="00144639" w:rsidP="00144639">
      <w:pPr>
        <w:rPr>
          <w:rFonts w:ascii="Times New Roman" w:hAnsi="Times New Roman" w:cs="Times New Roman"/>
          <w:color w:val="232323"/>
          <w:sz w:val="24"/>
          <w:szCs w:val="24"/>
          <w:shd w:val="clear" w:color="auto" w:fill="FFFFFF"/>
        </w:rPr>
      </w:pPr>
    </w:p>
    <w:p w:rsidR="005359E8" w:rsidRPr="007F7371" w:rsidRDefault="005359E8" w:rsidP="009759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AVER CURA DI COMPILARE I TRE FOGLI DI LAVORO</w:t>
      </w:r>
      <w:r w:rsidR="00566435">
        <w:rPr>
          <w:rFonts w:ascii="Times New Roman" w:hAnsi="Times New Roman" w:cs="Times New Roman"/>
          <w:b/>
          <w:bCs/>
          <w:sz w:val="24"/>
          <w:szCs w:val="24"/>
        </w:rPr>
        <w:t xml:space="preserve"> *</w:t>
      </w:r>
    </w:p>
    <w:p w:rsidR="005359E8" w:rsidRPr="007F7371" w:rsidRDefault="00144639" w:rsidP="00144639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066088" wp14:editId="48B1F46F">
                <wp:simplePos x="0" y="0"/>
                <wp:positionH relativeFrom="column">
                  <wp:posOffset>2811781</wp:posOffset>
                </wp:positionH>
                <wp:positionV relativeFrom="paragraph">
                  <wp:posOffset>1366520</wp:posOffset>
                </wp:positionV>
                <wp:extent cx="580229" cy="402558"/>
                <wp:effectExtent l="38100" t="38100" r="0" b="55245"/>
                <wp:wrapNone/>
                <wp:docPr id="5" name="Freccia destra rientra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44223">
                          <a:off x="0" y="0"/>
                          <a:ext cx="580229" cy="402558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7ECD9831" id="Freccia destra rientrata 5" o:spid="_x0000_s1026" type="#_x0000_t94" style="position:absolute;margin-left:221.4pt;margin-top:107.6pt;width:45.7pt;height:31.7pt;rotation:-1917777fd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" adj="14107" fillcolor="#f3533f [3209]" strokecolor="white [3201]" strokeweight="1.5pt"/>
            </w:pict>
          </mc:Fallback>
        </mc:AlternateContent>
      </w:r>
      <w:r w:rsidRPr="007F737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066088" wp14:editId="48B1F46F">
                <wp:simplePos x="0" y="0"/>
                <wp:positionH relativeFrom="column">
                  <wp:posOffset>1833189</wp:posOffset>
                </wp:positionH>
                <wp:positionV relativeFrom="paragraph">
                  <wp:posOffset>1381760</wp:posOffset>
                </wp:positionV>
                <wp:extent cx="580229" cy="402558"/>
                <wp:effectExtent l="38100" t="38100" r="0" b="55245"/>
                <wp:wrapNone/>
                <wp:docPr id="6" name="Freccia destra rientra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44223">
                          <a:off x="0" y="0"/>
                          <a:ext cx="580229" cy="402558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150560BC" id="Freccia destra rientrata 6" o:spid="_x0000_s1026" type="#_x0000_t94" style="position:absolute;margin-left:144.35pt;margin-top:108.8pt;width:45.7pt;height:31.7pt;rotation:-1917777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" adj="14107" fillcolor="#f3533f [3209]" strokecolor="white [3201]" strokeweight="1.5pt"/>
            </w:pict>
          </mc:Fallback>
        </mc:AlternateContent>
      </w:r>
      <w:r w:rsidRPr="007F7371">
        <w:rPr>
          <w:rFonts w:ascii="Times New Roman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1259205</wp:posOffset>
                </wp:positionV>
                <wp:extent cx="580229" cy="402558"/>
                <wp:effectExtent l="38100" t="38100" r="0" b="55245"/>
                <wp:wrapNone/>
                <wp:docPr id="4" name="Freccia destra rientra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9844223">
                          <a:off x="0" y="0"/>
                          <a:ext cx="580229" cy="402558"/>
                        </a:xfrm>
                        <a:prstGeom prst="notchedRightArrow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 w14:anchorId="6B30A43E" id="Freccia destra rientrata 4" o:spid="_x0000_s1026" type="#_x0000_t94" style="position:absolute;margin-left:68.15pt;margin-top:99.15pt;width:45.7pt;height:31.7pt;rotation:-1917777fd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" adj="14107" fillcolor="#f3533f [3209]" strokecolor="white [3201]" strokeweight="1.5pt"/>
            </w:pict>
          </mc:Fallback>
        </mc:AlternateContent>
      </w:r>
      <w:r w:rsidR="005359E8" w:rsidRPr="007F737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831080" cy="1463383"/>
            <wp:effectExtent l="0" t="0" r="7620" b="3810"/>
            <wp:docPr id="3" name="Immagine 3" descr="C:\Users\Aurora\AppData\Local\Microsoft\Windows\INetCache\Content.Word\Immagin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urora\AppData\Local\Microsoft\Windows\INetCache\Content.Word\Immagine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355" cy="14770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59E8" w:rsidRPr="007F7371" w:rsidRDefault="005359E8" w:rsidP="009759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144639" w:rsidRPr="007F7371" w:rsidRDefault="00144639" w:rsidP="009759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566435" w:rsidRDefault="00566435" w:rsidP="00975914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Pr="007F7371">
        <w:rPr>
          <w:rFonts w:ascii="Times New Roman" w:hAnsi="Times New Roman" w:cs="Times New Roman"/>
          <w:sz w:val="24"/>
          <w:szCs w:val="24"/>
        </w:rPr>
        <w:t xml:space="preserve">Nella compilazione del PLANNING </w:t>
      </w:r>
      <w:r w:rsidRPr="007F7371">
        <w:rPr>
          <w:rFonts w:ascii="Times New Roman" w:hAnsi="Times New Roman" w:cs="Times New Roman"/>
          <w:sz w:val="24"/>
          <w:szCs w:val="24"/>
          <w:u w:val="single"/>
        </w:rPr>
        <w:t>prevedere gli incontri prioritariamente nella mattina del Sabato e solo subordinatamente, in caso di difficoltà organizzative, il DS potrà autorizzare lo svolgimento nel pomeriggio</w:t>
      </w:r>
    </w:p>
    <w:p w:rsidR="00566435" w:rsidRDefault="00566435" w:rsidP="0097591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DB1901" w:rsidRPr="007F7371" w:rsidRDefault="00BF4D39" w:rsidP="00975914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F7371">
        <w:rPr>
          <w:rFonts w:ascii="Times New Roman" w:hAnsi="Times New Roman" w:cs="Times New Roman"/>
          <w:b/>
          <w:bCs/>
          <w:sz w:val="24"/>
          <w:szCs w:val="24"/>
        </w:rPr>
        <w:t>SALVARE IL DOCUMENTO</w:t>
      </w:r>
      <w:r w:rsidR="005359E8" w:rsidRPr="007F7371">
        <w:rPr>
          <w:rFonts w:ascii="Times New Roman" w:hAnsi="Times New Roman" w:cs="Times New Roman"/>
          <w:b/>
          <w:bCs/>
          <w:sz w:val="24"/>
          <w:szCs w:val="24"/>
        </w:rPr>
        <w:t xml:space="preserve"> CON NOME</w:t>
      </w:r>
    </w:p>
    <w:p w:rsidR="005359E8" w:rsidRPr="007F7371" w:rsidRDefault="005359E8" w:rsidP="005359E8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F7371">
        <w:rPr>
          <w:rFonts w:ascii="Times New Roman" w:hAnsi="Times New Roman" w:cs="Times New Roman"/>
          <w:b/>
          <w:color w:val="FF0000"/>
          <w:sz w:val="24"/>
          <w:szCs w:val="24"/>
        </w:rPr>
        <w:t>PROGETTO POF A.S. 17-18 COGNOME NOME</w:t>
      </w:r>
    </w:p>
    <w:p w:rsidR="005359E8" w:rsidRPr="007F7371" w:rsidRDefault="005359E8" w:rsidP="005359E8">
      <w:pPr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F7371">
        <w:rPr>
          <w:rFonts w:ascii="Times New Roman" w:hAnsi="Times New Roman" w:cs="Times New Roman"/>
          <w:b/>
          <w:color w:val="auto"/>
          <w:sz w:val="24"/>
          <w:szCs w:val="24"/>
        </w:rPr>
        <w:t>Esempio: PROGETTO POF A.S. 17-18 ROSSI MARIO</w:t>
      </w:r>
    </w:p>
    <w:p w:rsidR="00263C53" w:rsidRDefault="00263C53" w:rsidP="00975914">
      <w:pPr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Stampare i 3 fogli di lavoro (</w:t>
      </w:r>
      <w:r w:rsidRPr="00263C53">
        <w:rPr>
          <w:rFonts w:ascii="Times New Roman" w:hAnsi="Times New Roman" w:cs="Times New Roman"/>
          <w:sz w:val="24"/>
          <w:szCs w:val="24"/>
          <w:highlight w:val="yellow"/>
        </w:rPr>
        <w:t>PROGETTO-SCHEDA FINANZIARIA-PLANNING</w:t>
      </w:r>
      <w:r w:rsidRPr="00263C53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)</w:t>
      </w:r>
      <w:r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 inserire la data e la firma e consegnare in segreterie </w:t>
      </w:r>
      <w:r w:rsidRPr="007F737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entro e non oltre il 16 c.m. mattina.</w:t>
      </w:r>
    </w:p>
    <w:p w:rsidR="00144639" w:rsidRPr="007F7371" w:rsidRDefault="005359E8" w:rsidP="00975914">
      <w:pPr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F737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Inviare il documento, in formato elettronico all’indirizzo </w:t>
      </w:r>
      <w:hyperlink r:id="rId13" w:history="1">
        <w:r w:rsidRPr="007F7371">
          <w:rPr>
            <w:rStyle w:val="Collegamentoipertestuale"/>
            <w:rFonts w:ascii="Times New Roman" w:hAnsi="Times New Roman" w:cs="Times New Roman"/>
            <w:sz w:val="24"/>
            <w:szCs w:val="24"/>
            <w:highlight w:val="yellow"/>
          </w:rPr>
          <w:t>taic857008@istruzione.it</w:t>
        </w:r>
      </w:hyperlink>
      <w:r w:rsidRPr="007F737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   e all’indirizzo mail della </w:t>
      </w:r>
      <w:proofErr w:type="spellStart"/>
      <w:r w:rsidRPr="007F737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>fs</w:t>
      </w:r>
      <w:proofErr w:type="spellEnd"/>
      <w:r w:rsidRPr="007F737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. 1 </w:t>
      </w:r>
      <w:hyperlink r:id="rId14" w:history="1">
        <w:r w:rsidRPr="007F7371">
          <w:rPr>
            <w:rStyle w:val="Collegamentoipertestuale"/>
            <w:rFonts w:ascii="Times New Roman" w:hAnsi="Times New Roman" w:cs="Times New Roman"/>
            <w:sz w:val="24"/>
            <w:szCs w:val="24"/>
            <w:highlight w:val="yellow"/>
          </w:rPr>
          <w:t>fs.ptof@icbonsegnatoniolo.gov.it</w:t>
        </w:r>
      </w:hyperlink>
      <w:r w:rsidRPr="007F7371">
        <w:rPr>
          <w:rFonts w:ascii="Times New Roman" w:hAnsi="Times New Roman" w:cs="Times New Roman"/>
          <w:b/>
          <w:color w:val="auto"/>
          <w:sz w:val="24"/>
          <w:szCs w:val="24"/>
          <w:highlight w:val="yellow"/>
        </w:rPr>
        <w:t xml:space="preserve">  entro e non oltre il 16 c.m. mattina.</w:t>
      </w:r>
    </w:p>
    <w:p w:rsidR="00144639" w:rsidRPr="007F7371" w:rsidRDefault="00144639" w:rsidP="00975914">
      <w:pPr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7F7371">
        <w:rPr>
          <w:rFonts w:ascii="Times New Roman" w:hAnsi="Times New Roman" w:cs="Times New Roman"/>
          <w:b/>
          <w:noProof/>
          <w:color w:val="auto"/>
          <w:sz w:val="24"/>
          <w:szCs w:val="24"/>
        </w:rPr>
        <mc:AlternateContent>
          <mc:Choice Requires="wps">
            <w:drawing>
              <wp:anchor distT="118745" distB="118745" distL="114300" distR="114300" simplePos="0" relativeHeight="251671552" behindDoc="0" locked="0" layoutInCell="0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181610</wp:posOffset>
                </wp:positionV>
                <wp:extent cx="5989320" cy="947420"/>
                <wp:effectExtent l="0" t="0" r="0" b="0"/>
                <wp:wrapSquare wrapText="bothSides"/>
                <wp:docPr id="690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9320" cy="947420"/>
                        </a:xfrm>
                        <a:prstGeom prst="rect">
                          <a:avLst/>
                        </a:prstGeom>
                        <a:noFill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334EBD" w:rsidRDefault="00334EBD">
                            <w:pPr>
                              <w:pBdr>
                                <w:left w:val="single" w:sz="12" w:space="9" w:color="5B9BD5" w:themeColor="accent1"/>
                              </w:pBdr>
                              <w:spacing w:after="0"/>
                            </w:pPr>
                            <w:r>
                              <w:rPr>
                                <w:i/>
                                <w:iCs/>
                                <w:color w:val="2E74B5" w:themeColor="accent1" w:themeShade="BF"/>
                                <w:sz w:val="24"/>
                                <w:szCs w:val="24"/>
                              </w:rPr>
                              <w:t>PER ASSISTENZA E SUPPORTO NELLA COMPILAZIONE DEI FORMAT CONTATTARE LA F.S. 1 AURORA ABATEMATTEI CELL. 3283349409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-8.7pt;margin-top:14.3pt;width:471.6pt;height:74.6pt;z-index:251671552;visibility:visible;mso-wrap-style:square;mso-width-percent:0;mso-height-percent:200;mso-wrap-distance-left:9pt;mso-wrap-distance-top:9.35pt;mso-wrap-distance-right:9pt;mso-wrap-distance-bottom:9.35pt;mso-position-horizontal:absolute;mso-position-horizontal-relative:text;mso-position-vertical:absolute;mso-position-vertical-relative:text;mso-width-percent:0;mso-height-percent:20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" o:allowincell="f" filled="f" stroked="f">
                <v:textbox style="mso-fit-shape-to-text:t">
                  <w:txbxContent>
                    <w:p w:rsidR="00334EBD" w:rsidRDefault="00334EBD">
                      <w:pPr>
                        <w:pBdr>
                          <w:left w:val="single" w:sz="12" w:space="9" w:color="5B9BD5" w:themeColor="accent1"/>
                        </w:pBdr>
                        <w:spacing w:after="0"/>
                      </w:pPr>
                      <w:r>
                        <w:rPr>
                          <w:i/>
                          <w:iCs/>
                          <w:color w:val="2E74B5" w:themeColor="accent1" w:themeShade="BF"/>
                          <w:sz w:val="24"/>
                          <w:szCs w:val="24"/>
                        </w:rPr>
                        <w:t>PER ASSISTENZA E SUPPORTO NELLA COMPILAZIONE DEI FORMAT CONTATTARE LA F.S. 1 AURORA ABATEMATTEI CELL. 3283349409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44639" w:rsidRDefault="00144639" w:rsidP="00975914">
      <w:pPr>
        <w:rPr>
          <w:b/>
          <w:color w:val="auto"/>
        </w:rPr>
      </w:pPr>
      <w:bookmarkStart w:id="0" w:name="_GoBack"/>
      <w:bookmarkEnd w:id="0"/>
    </w:p>
    <w:sectPr w:rsidR="00144639" w:rsidSect="00263C53">
      <w:headerReference w:type="default" r:id="rId15"/>
      <w:footerReference w:type="default" r:id="rId16"/>
      <w:pgSz w:w="12240" w:h="15840" w:code="1"/>
      <w:pgMar w:top="1440" w:right="758" w:bottom="568" w:left="1134" w:header="720" w:footer="8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009" w:rsidRDefault="00393009">
      <w:pPr>
        <w:spacing w:after="0" w:line="240" w:lineRule="auto"/>
      </w:pPr>
      <w:r>
        <w:separator/>
      </w:r>
    </w:p>
  </w:endnote>
  <w:endnote w:type="continuationSeparator" w:id="0">
    <w:p w:rsidR="00393009" w:rsidRDefault="00393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64367645"/>
      <w:docPartObj>
        <w:docPartGallery w:val="Page Numbers (Bottom of Page)"/>
        <w:docPartUnique/>
      </w:docPartObj>
    </w:sdtPr>
    <w:sdtEndPr/>
    <w:sdtContent>
      <w:p w:rsidR="00334EBD" w:rsidRDefault="00334EBD">
        <w:pPr>
          <w:pStyle w:val="Pidipagin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4FE">
          <w:t>5</w:t>
        </w:r>
        <w:r>
          <w:fldChar w:fldCharType="end"/>
        </w:r>
      </w:p>
    </w:sdtContent>
  </w:sdt>
  <w:p w:rsidR="00334EBD" w:rsidRDefault="00334EBD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009" w:rsidRDefault="00393009">
      <w:pPr>
        <w:spacing w:after="0" w:line="240" w:lineRule="auto"/>
      </w:pPr>
      <w:r>
        <w:separator/>
      </w:r>
    </w:p>
  </w:footnote>
  <w:footnote w:type="continuationSeparator" w:id="0">
    <w:p w:rsidR="00393009" w:rsidRDefault="003930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EBD" w:rsidRDefault="00334EBD">
    <w:pPr>
      <w:pStyle w:val="Intestazione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452120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ttangolo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color w:val="FFFFFF" w:themeColor="background1"/>
                              <w:sz w:val="24"/>
                            </w:rPr>
                            <w:alias w:val="Titolo"/>
                            <w:tag w:val=""/>
                            <w:id w:val="1030073785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:rsidR="00334EBD" w:rsidRPr="009A43CD" w:rsidRDefault="00334EBD">
                              <w:pPr>
                                <w:pStyle w:val="Intestazione"/>
                                <w:tabs>
                                  <w:tab w:val="clear" w:pos="4680"/>
                                  <w:tab w:val="clear" w:pos="9360"/>
                                </w:tabs>
                                <w:jc w:val="center"/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</w:pPr>
                              <w:r w:rsidRPr="009A43CD">
                                <w:rPr>
                                  <w:b/>
                                  <w:caps/>
                                  <w:color w:val="FFFFFF" w:themeColor="background1"/>
                                  <w:sz w:val="24"/>
                                </w:rPr>
                                <w:t>I.C. BONSEGNA-TONIOLO A.S. 2017/2018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rect id="Rettangolo 197" o:spid="_x0000_s1027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" o:allowoverlap="f" fillcolor="#5b9bd5 [3204]" stroked="f" strokeweight="1pt">
              <v:textbox style="mso-fit-shape-to-text:t">
                <w:txbxContent>
                  <w:sdt>
                    <w:sdtPr>
                      <w:rPr>
                        <w:b/>
                        <w:caps/>
                        <w:color w:val="FFFFFF" w:themeColor="background1"/>
                        <w:sz w:val="24"/>
                      </w:rPr>
                      <w:alias w:val="Titolo"/>
                      <w:tag w:val=""/>
                      <w:id w:val="-660935936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:rsidR="00BF5D55" w:rsidRPr="009A43CD" w:rsidRDefault="00BF5D55">
                        <w:pPr>
                          <w:pStyle w:val="Intestazione"/>
                          <w:tabs>
                            <w:tab w:val="clear" w:pos="4680"/>
                            <w:tab w:val="clear" w:pos="9360"/>
                          </w:tabs>
                          <w:jc w:val="center"/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</w:pPr>
                        <w:r w:rsidRPr="009A43CD">
                          <w:rPr>
                            <w:b/>
                            <w:caps/>
                            <w:color w:val="FFFFFF" w:themeColor="background1"/>
                            <w:sz w:val="24"/>
                          </w:rPr>
                          <w:t>I.C. BONSEGNA-TONIOLO A.S. 2017/2018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E04C5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815F8"/>
    <w:multiLevelType w:val="hybridMultilevel"/>
    <w:tmpl w:val="DAC8C55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BD582D"/>
    <w:multiLevelType w:val="hybridMultilevel"/>
    <w:tmpl w:val="E36C5F02"/>
    <w:lvl w:ilvl="0" w:tplc="E6640BB8">
      <w:start w:val="1"/>
      <w:numFmt w:val="decimal"/>
      <w:pStyle w:val="Titolo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2C55D8"/>
    <w:multiLevelType w:val="hybridMultilevel"/>
    <w:tmpl w:val="1D0CA0EE"/>
    <w:lvl w:ilvl="0" w:tplc="FAA4FE9C">
      <w:start w:val="1"/>
      <w:numFmt w:val="bullet"/>
      <w:lvlText w:val="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657E5D71"/>
    <w:multiLevelType w:val="hybridMultilevel"/>
    <w:tmpl w:val="BFBE56B6"/>
    <w:lvl w:ilvl="0" w:tplc="DF622CE6">
      <w:start w:val="1"/>
      <w:numFmt w:val="bullet"/>
      <w:pStyle w:val="Puntoelenco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5B9BD5" w:themeColor="accen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F6858"/>
    <w:multiLevelType w:val="hybridMultilevel"/>
    <w:tmpl w:val="8B3C1FE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8976CA"/>
    <w:multiLevelType w:val="hybridMultilevel"/>
    <w:tmpl w:val="DFFEA26C"/>
    <w:lvl w:ilvl="0" w:tplc="FAA4FE9C">
      <w:start w:val="1"/>
      <w:numFmt w:val="bullet"/>
      <w:lvlText w:val="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758A7DA0"/>
    <w:multiLevelType w:val="hybridMultilevel"/>
    <w:tmpl w:val="8376C43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961255"/>
    <w:multiLevelType w:val="hybridMultilevel"/>
    <w:tmpl w:val="293680A2"/>
    <w:lvl w:ilvl="0" w:tplc="4F0871F4">
      <w:numFmt w:val="bullet"/>
      <w:lvlText w:val="-"/>
      <w:lvlJc w:val="left"/>
      <w:pPr>
        <w:ind w:left="502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7CE401F3"/>
    <w:multiLevelType w:val="hybridMultilevel"/>
    <w:tmpl w:val="D58845FA"/>
    <w:lvl w:ilvl="0" w:tplc="96D606FE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4"/>
    <w:lvlOverride w:ilvl="0">
      <w:startOverride w:val="1"/>
    </w:lvlOverride>
  </w:num>
  <w:num w:numId="4">
    <w:abstractNumId w:val="2"/>
  </w:num>
  <w:num w:numId="5">
    <w:abstractNumId w:val="9"/>
  </w:num>
  <w:num w:numId="6">
    <w:abstractNumId w:val="8"/>
  </w:num>
  <w:num w:numId="7">
    <w:abstractNumId w:val="6"/>
  </w:num>
  <w:num w:numId="8">
    <w:abstractNumId w:val="3"/>
  </w:num>
  <w:num w:numId="9">
    <w:abstractNumId w:val="7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attachedTemplate r:id="rId1"/>
  <w:defaultTabStop w:val="720"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3CD"/>
    <w:rsid w:val="00144639"/>
    <w:rsid w:val="001B5733"/>
    <w:rsid w:val="001D2838"/>
    <w:rsid w:val="002049C5"/>
    <w:rsid w:val="002324FE"/>
    <w:rsid w:val="00263C53"/>
    <w:rsid w:val="00294D4E"/>
    <w:rsid w:val="003035E1"/>
    <w:rsid w:val="00322689"/>
    <w:rsid w:val="00325FB4"/>
    <w:rsid w:val="00334EBD"/>
    <w:rsid w:val="00393009"/>
    <w:rsid w:val="003A1E11"/>
    <w:rsid w:val="005359E8"/>
    <w:rsid w:val="00566435"/>
    <w:rsid w:val="005A624A"/>
    <w:rsid w:val="005D207D"/>
    <w:rsid w:val="006B31BD"/>
    <w:rsid w:val="00704D59"/>
    <w:rsid w:val="007A6882"/>
    <w:rsid w:val="007F7371"/>
    <w:rsid w:val="00830918"/>
    <w:rsid w:val="009164FE"/>
    <w:rsid w:val="00975914"/>
    <w:rsid w:val="009A43CD"/>
    <w:rsid w:val="00A21352"/>
    <w:rsid w:val="00AE42FE"/>
    <w:rsid w:val="00B6793F"/>
    <w:rsid w:val="00BF4D39"/>
    <w:rsid w:val="00BF5D55"/>
    <w:rsid w:val="00BF7CA4"/>
    <w:rsid w:val="00C93DC8"/>
    <w:rsid w:val="00C951A9"/>
    <w:rsid w:val="00CF0AF8"/>
    <w:rsid w:val="00D73B99"/>
    <w:rsid w:val="00DB1901"/>
    <w:rsid w:val="00DE515F"/>
    <w:rsid w:val="00DF5A4E"/>
    <w:rsid w:val="00E94BA1"/>
    <w:rsid w:val="00F25318"/>
    <w:rsid w:val="00FF4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it-IT" w:eastAsia="it-IT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12"/>
    <w:lsdException w:name="caption" w:uiPriority="35" w:qFormat="1"/>
    <w:lsdException w:name="List Bullet" w:uiPriority="1" w:qFormat="1"/>
    <w:lsdException w:name="Title" w:semiHidden="0" w:uiPriority="10" w:unhideWhenUsed="0" w:qFormat="1"/>
    <w:lsdException w:name="Signature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36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515F"/>
  </w:style>
  <w:style w:type="paragraph" w:styleId="Titolo1">
    <w:name w:val="heading 1"/>
    <w:basedOn w:val="Normale"/>
    <w:next w:val="Normale"/>
    <w:link w:val="Titolo1Carattere"/>
    <w:uiPriority w:val="9"/>
    <w:qFormat/>
    <w:rsid w:val="00DE515F"/>
    <w:pPr>
      <w:keepNext/>
      <w:keepLines/>
      <w:spacing w:before="600" w:after="240" w:line="240" w:lineRule="auto"/>
      <w:outlineLvl w:val="0"/>
    </w:pPr>
    <w:rPr>
      <w:b/>
      <w:bCs/>
      <w:caps/>
      <w:color w:val="1F4E79" w:themeColor="accent1" w:themeShade="80"/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E515F"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DE515F"/>
    <w:pPr>
      <w:pBdr>
        <w:left w:val="double" w:sz="18" w:space="4" w:color="1F4E79" w:themeColor="accent1" w:themeShade="80"/>
      </w:pBd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</w:rPr>
  </w:style>
  <w:style w:type="character" w:customStyle="1" w:styleId="TitoloCarattere">
    <w:name w:val="Titolo Carattere"/>
    <w:basedOn w:val="Carpredefinitoparagrafo"/>
    <w:link w:val="Titolo"/>
    <w:uiPriority w:val="10"/>
    <w:rsid w:val="00DE515F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</w:rPr>
  </w:style>
  <w:style w:type="table" w:styleId="Grigliatabella">
    <w:name w:val="Table Grid"/>
    <w:basedOn w:val="Tabellanormale"/>
    <w:uiPriority w:val="39"/>
    <w:rsid w:val="00DE5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515F"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515F"/>
    <w:rPr>
      <w:b/>
      <w:bCs/>
      <w:color w:val="5B9BD5" w:themeColor="accent1"/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E515F"/>
    <w:rPr>
      <w:b/>
      <w:bCs/>
      <w:caps/>
      <w:color w:val="1F4E79" w:themeColor="accent1" w:themeShade="80"/>
      <w:sz w:val="28"/>
    </w:rPr>
  </w:style>
  <w:style w:type="table" w:customStyle="1" w:styleId="Tabellasuggerimento">
    <w:name w:val="Tabella suggerimento"/>
    <w:basedOn w:val="Tabellanormale"/>
    <w:uiPriority w:val="99"/>
    <w:rsid w:val="00DE515F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DE515F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Testosegnaposto">
    <w:name w:val="Placeholder Text"/>
    <w:basedOn w:val="Carpredefinitoparagrafo"/>
    <w:uiPriority w:val="99"/>
    <w:semiHidden/>
    <w:rsid w:val="00DE515F"/>
    <w:rPr>
      <w:color w:val="808080"/>
    </w:rPr>
  </w:style>
  <w:style w:type="paragraph" w:styleId="Nessunaspaziatura">
    <w:name w:val="No Spacing"/>
    <w:uiPriority w:val="36"/>
    <w:qFormat/>
    <w:rsid w:val="00DE515F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DE515F"/>
    <w:rPr>
      <w:b/>
      <w:bCs/>
      <w:color w:val="5B9BD5" w:themeColor="accent1"/>
      <w:sz w:val="24"/>
    </w:rPr>
  </w:style>
  <w:style w:type="paragraph" w:styleId="Puntoelenco">
    <w:name w:val="List Bullet"/>
    <w:basedOn w:val="Normale"/>
    <w:uiPriority w:val="1"/>
    <w:unhideWhenUsed/>
    <w:qFormat/>
    <w:rsid w:val="00DE515F"/>
    <w:pPr>
      <w:numPr>
        <w:numId w:val="3"/>
      </w:numPr>
      <w:spacing w:after="60"/>
    </w:pPr>
  </w:style>
  <w:style w:type="paragraph" w:styleId="Intestazione">
    <w:name w:val="header"/>
    <w:basedOn w:val="Normale"/>
    <w:link w:val="IntestazioneCarattere"/>
    <w:uiPriority w:val="99"/>
    <w:unhideWhenUsed/>
    <w:rsid w:val="00DE5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515F"/>
  </w:style>
  <w:style w:type="paragraph" w:styleId="Pidipagina">
    <w:name w:val="footer"/>
    <w:basedOn w:val="Normale"/>
    <w:link w:val="PidipaginaCarattere"/>
    <w:uiPriority w:val="99"/>
    <w:unhideWhenUsed/>
    <w:rsid w:val="00DE515F"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15F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customStyle="1" w:styleId="Tabellagriglia4-colore11">
    <w:name w:val="Tabella griglia 4 - colore 11"/>
    <w:basedOn w:val="Tabellanormale"/>
    <w:uiPriority w:val="49"/>
    <w:rsid w:val="00DE515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DE515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ambitoprogetto">
    <w:name w:val="Tabella ambito progetto"/>
    <w:basedOn w:val="Tabellanormale"/>
    <w:uiPriority w:val="99"/>
    <w:rsid w:val="00DE515F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Testonotaapidipagina">
    <w:name w:val="footnote text"/>
    <w:basedOn w:val="Normale"/>
    <w:link w:val="TestonotaapidipaginaCarattere"/>
    <w:uiPriority w:val="12"/>
    <w:unhideWhenUsed/>
    <w:rsid w:val="00DE515F"/>
    <w:pPr>
      <w:spacing w:before="140" w:after="0" w:line="240" w:lineRule="auto"/>
    </w:pPr>
    <w:rPr>
      <w:i/>
      <w:iCs/>
      <w:sz w:val="1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12"/>
    <w:rsid w:val="00DE515F"/>
    <w:rPr>
      <w:i/>
      <w:iCs/>
      <w:sz w:val="1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515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D283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359E8"/>
    <w:rPr>
      <w:color w:val="40ACD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359E8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color w:val="404040" w:themeColor="text1" w:themeTint="BF"/>
        <w:sz w:val="18"/>
        <w:lang w:val="it-IT" w:eastAsia="it-IT" w:bidi="ar-SA"/>
      </w:rPr>
    </w:rPrDefault>
    <w:pPrDefault>
      <w:pPr>
        <w:spacing w:after="18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12"/>
    <w:lsdException w:name="caption" w:uiPriority="35" w:qFormat="1"/>
    <w:lsdException w:name="List Bullet" w:uiPriority="1" w:qFormat="1"/>
    <w:lsdException w:name="Title" w:semiHidden="0" w:uiPriority="10" w:unhideWhenUsed="0" w:qFormat="1"/>
    <w:lsdException w:name="Signature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36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E515F"/>
  </w:style>
  <w:style w:type="paragraph" w:styleId="Titolo1">
    <w:name w:val="heading 1"/>
    <w:basedOn w:val="Normale"/>
    <w:next w:val="Normale"/>
    <w:link w:val="Titolo1Carattere"/>
    <w:uiPriority w:val="9"/>
    <w:qFormat/>
    <w:rsid w:val="00DE515F"/>
    <w:pPr>
      <w:keepNext/>
      <w:keepLines/>
      <w:spacing w:before="600" w:after="240" w:line="240" w:lineRule="auto"/>
      <w:outlineLvl w:val="0"/>
    </w:pPr>
    <w:rPr>
      <w:b/>
      <w:bCs/>
      <w:caps/>
      <w:color w:val="1F4E79" w:themeColor="accent1" w:themeShade="80"/>
      <w:sz w:val="28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DE515F"/>
    <w:pPr>
      <w:keepNext/>
      <w:keepLines/>
      <w:numPr>
        <w:numId w:val="4"/>
      </w:numPr>
      <w:spacing w:before="360" w:after="120" w:line="240" w:lineRule="auto"/>
      <w:outlineLvl w:val="1"/>
    </w:pPr>
    <w:rPr>
      <w:b/>
      <w:bCs/>
      <w:color w:val="5B9BD5" w:themeColor="accent1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Normale"/>
    <w:link w:val="TitoloCarattere"/>
    <w:uiPriority w:val="10"/>
    <w:qFormat/>
    <w:rsid w:val="00DE515F"/>
    <w:pPr>
      <w:pBdr>
        <w:left w:val="double" w:sz="18" w:space="4" w:color="1F4E79" w:themeColor="accent1" w:themeShade="80"/>
      </w:pBdr>
      <w:spacing w:after="0" w:line="420" w:lineRule="exact"/>
    </w:pPr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</w:rPr>
  </w:style>
  <w:style w:type="character" w:customStyle="1" w:styleId="TitoloCarattere">
    <w:name w:val="Titolo Carattere"/>
    <w:basedOn w:val="Carpredefinitoparagrafo"/>
    <w:link w:val="Titolo"/>
    <w:uiPriority w:val="10"/>
    <w:rsid w:val="00DE515F"/>
    <w:rPr>
      <w:rFonts w:asciiTheme="majorHAnsi" w:eastAsiaTheme="majorEastAsia" w:hAnsiTheme="majorHAnsi" w:cstheme="majorBidi"/>
      <w:caps/>
      <w:color w:val="1F4E79" w:themeColor="accent1" w:themeShade="80"/>
      <w:kern w:val="28"/>
      <w:sz w:val="38"/>
    </w:rPr>
  </w:style>
  <w:style w:type="table" w:styleId="Grigliatabella">
    <w:name w:val="Table Grid"/>
    <w:basedOn w:val="Tabellanormale"/>
    <w:uiPriority w:val="39"/>
    <w:rsid w:val="00DE51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uiPriority w:val="11"/>
    <w:qFormat/>
    <w:rsid w:val="00DE515F"/>
    <w:pPr>
      <w:numPr>
        <w:ilvl w:val="1"/>
      </w:numPr>
      <w:pBdr>
        <w:left w:val="double" w:sz="18" w:space="4" w:color="1F4E79" w:themeColor="accent1" w:themeShade="80"/>
      </w:pBdr>
      <w:spacing w:before="80" w:after="0" w:line="280" w:lineRule="exact"/>
    </w:pPr>
    <w:rPr>
      <w:b/>
      <w:bCs/>
      <w:color w:val="5B9BD5" w:themeColor="accent1"/>
      <w:sz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DE515F"/>
    <w:rPr>
      <w:b/>
      <w:bCs/>
      <w:color w:val="5B9BD5" w:themeColor="accent1"/>
      <w:sz w:val="24"/>
    </w:rPr>
  </w:style>
  <w:style w:type="character" w:customStyle="1" w:styleId="Titolo1Carattere">
    <w:name w:val="Titolo 1 Carattere"/>
    <w:basedOn w:val="Carpredefinitoparagrafo"/>
    <w:link w:val="Titolo1"/>
    <w:uiPriority w:val="9"/>
    <w:rsid w:val="00DE515F"/>
    <w:rPr>
      <w:b/>
      <w:bCs/>
      <w:caps/>
      <w:color w:val="1F4E79" w:themeColor="accent1" w:themeShade="80"/>
      <w:sz w:val="28"/>
    </w:rPr>
  </w:style>
  <w:style w:type="table" w:customStyle="1" w:styleId="Tabellasuggerimento">
    <w:name w:val="Tabella suggerimento"/>
    <w:basedOn w:val="Tabellanormale"/>
    <w:uiPriority w:val="99"/>
    <w:rsid w:val="00DE515F"/>
    <w:pPr>
      <w:spacing w:after="0" w:line="240" w:lineRule="auto"/>
    </w:p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paragraph" w:customStyle="1" w:styleId="Testosuggerimento">
    <w:name w:val="Testo suggerimento"/>
    <w:basedOn w:val="Normale"/>
    <w:uiPriority w:val="99"/>
    <w:rsid w:val="00DE515F"/>
    <w:pPr>
      <w:spacing w:after="160" w:line="264" w:lineRule="auto"/>
      <w:ind w:right="576"/>
    </w:pPr>
    <w:rPr>
      <w:i/>
      <w:iCs/>
      <w:color w:val="7F7F7F" w:themeColor="text1" w:themeTint="80"/>
      <w:sz w:val="16"/>
    </w:rPr>
  </w:style>
  <w:style w:type="character" w:styleId="Testosegnaposto">
    <w:name w:val="Placeholder Text"/>
    <w:basedOn w:val="Carpredefinitoparagrafo"/>
    <w:uiPriority w:val="99"/>
    <w:semiHidden/>
    <w:rsid w:val="00DE515F"/>
    <w:rPr>
      <w:color w:val="808080"/>
    </w:rPr>
  </w:style>
  <w:style w:type="paragraph" w:styleId="Nessunaspaziatura">
    <w:name w:val="No Spacing"/>
    <w:uiPriority w:val="36"/>
    <w:qFormat/>
    <w:rsid w:val="00DE515F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uiPriority w:val="9"/>
    <w:rsid w:val="00DE515F"/>
    <w:rPr>
      <w:b/>
      <w:bCs/>
      <w:color w:val="5B9BD5" w:themeColor="accent1"/>
      <w:sz w:val="24"/>
    </w:rPr>
  </w:style>
  <w:style w:type="paragraph" w:styleId="Puntoelenco">
    <w:name w:val="List Bullet"/>
    <w:basedOn w:val="Normale"/>
    <w:uiPriority w:val="1"/>
    <w:unhideWhenUsed/>
    <w:qFormat/>
    <w:rsid w:val="00DE515F"/>
    <w:pPr>
      <w:numPr>
        <w:numId w:val="3"/>
      </w:numPr>
      <w:spacing w:after="60"/>
    </w:pPr>
  </w:style>
  <w:style w:type="paragraph" w:styleId="Intestazione">
    <w:name w:val="header"/>
    <w:basedOn w:val="Normale"/>
    <w:link w:val="IntestazioneCarattere"/>
    <w:uiPriority w:val="99"/>
    <w:unhideWhenUsed/>
    <w:rsid w:val="00DE51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E515F"/>
  </w:style>
  <w:style w:type="paragraph" w:styleId="Pidipagina">
    <w:name w:val="footer"/>
    <w:basedOn w:val="Normale"/>
    <w:link w:val="PidipaginaCarattere"/>
    <w:uiPriority w:val="99"/>
    <w:unhideWhenUsed/>
    <w:rsid w:val="00DE515F"/>
    <w:pPr>
      <w:spacing w:before="200" w:after="0" w:line="240" w:lineRule="auto"/>
      <w:contextualSpacing/>
      <w:jc w:val="right"/>
    </w:pPr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E515F"/>
    <w:rPr>
      <w:rFonts w:asciiTheme="majorHAnsi" w:eastAsiaTheme="majorEastAsia" w:hAnsiTheme="majorHAnsi" w:cstheme="majorBidi"/>
      <w:noProof/>
      <w:color w:val="1F4E79" w:themeColor="accent1" w:themeShade="80"/>
      <w:sz w:val="20"/>
    </w:rPr>
  </w:style>
  <w:style w:type="table" w:customStyle="1" w:styleId="Tabellagriglia4-colore11">
    <w:name w:val="Tabella griglia 4 - colore 11"/>
    <w:basedOn w:val="Tabellanormale"/>
    <w:uiPriority w:val="49"/>
    <w:rsid w:val="00DE515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gliatabellachiara1">
    <w:name w:val="Griglia tabella chiara1"/>
    <w:basedOn w:val="Tabellanormale"/>
    <w:uiPriority w:val="40"/>
    <w:rsid w:val="00DE515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aambitoprogetto">
    <w:name w:val="Tabella ambito progetto"/>
    <w:basedOn w:val="Tabellanormale"/>
    <w:uiPriority w:val="99"/>
    <w:rsid w:val="00DE515F"/>
    <w:pPr>
      <w:spacing w:before="120" w:after="120" w:line="240" w:lineRule="auto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  <w:tblCellMar>
        <w:left w:w="144" w:type="dxa"/>
        <w:right w:w="144" w:type="dxa"/>
      </w:tblCellMar>
    </w:tblPr>
    <w:tblStylePr w:type="firstRow">
      <w:pPr>
        <w:keepNext/>
        <w:wordWrap/>
      </w:pPr>
      <w:rPr>
        <w:b/>
      </w:rPr>
      <w:tblPr/>
      <w:tcPr>
        <w:shd w:val="clear" w:color="auto" w:fill="DEEAF6" w:themeFill="accent1" w:themeFillTint="33"/>
        <w:vAlign w:val="bottom"/>
      </w:tcPr>
    </w:tblStylePr>
    <w:tblStylePr w:type="lastRow">
      <w:rPr>
        <w:b/>
        <w:color w:val="FFFFFF" w:themeColor="background1"/>
      </w:rPr>
      <w:tblPr/>
      <w:tcPr>
        <w:shd w:val="clear" w:color="auto" w:fill="5B9BD5" w:themeFill="accent1"/>
      </w:tcPr>
    </w:tblStylePr>
  </w:style>
  <w:style w:type="paragraph" w:styleId="Testonotaapidipagina">
    <w:name w:val="footnote text"/>
    <w:basedOn w:val="Normale"/>
    <w:link w:val="TestonotaapidipaginaCarattere"/>
    <w:uiPriority w:val="12"/>
    <w:unhideWhenUsed/>
    <w:rsid w:val="00DE515F"/>
    <w:pPr>
      <w:spacing w:before="140" w:after="0" w:line="240" w:lineRule="auto"/>
    </w:pPr>
    <w:rPr>
      <w:i/>
      <w:iCs/>
      <w:sz w:val="14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12"/>
    <w:rsid w:val="00DE515F"/>
    <w:rPr>
      <w:i/>
      <w:iCs/>
      <w:sz w:val="1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E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E515F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1D2838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5359E8"/>
    <w:rPr>
      <w:color w:val="40ACD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5359E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0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taic857008@istruzione.it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fs.ptof@icbonsegnatoniolo.gov.it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urora\AppData\Roaming\Microsoft\Templates\Obiettivi%20del%20progetto.dotx" TargetMode="External"/></Relationships>
</file>

<file path=word/theme/theme1.xml><?xml version="1.0" encoding="utf-8"?>
<a:theme xmlns:a="http://schemas.openxmlformats.org/drawingml/2006/main" name="Office Theme">
  <a:themeElements>
    <a:clrScheme name="Proposal">
      <a:dk1>
        <a:sysClr val="windowText" lastClr="000000"/>
      </a:dk1>
      <a:lt1>
        <a:sysClr val="window" lastClr="FFFFFF"/>
      </a:lt1>
      <a:dk2>
        <a:srgbClr val="2C283A"/>
      </a:dk2>
      <a:lt2>
        <a:srgbClr val="F1EAE6"/>
      </a:lt2>
      <a:accent1>
        <a:srgbClr val="5B9BD5"/>
      </a:accent1>
      <a:accent2>
        <a:srgbClr val="86BB40"/>
      </a:accent2>
      <a:accent3>
        <a:srgbClr val="F4BF2E"/>
      </a:accent3>
      <a:accent4>
        <a:srgbClr val="F3866C"/>
      </a:accent4>
      <a:accent5>
        <a:srgbClr val="92588D"/>
      </a:accent5>
      <a:accent6>
        <a:srgbClr val="F3533F"/>
      </a:accent6>
      <a:hlink>
        <a:srgbClr val="40ACD1"/>
      </a:hlink>
      <a:folHlink>
        <a:srgbClr val="92588D"/>
      </a:folHlink>
    </a:clrScheme>
    <a:fontScheme name="Arial Black-Arial">
      <a:majorFont>
        <a:latin typeface="Arial Black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b:Sources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71770-17E6-4153-B66C-5ABDCB7E18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F7D125-B022-468C-8F4C-C1BD90E70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Obiettivi del progetto</Template>
  <TotalTime>1</TotalTime>
  <Pages>5</Pages>
  <Words>1159</Words>
  <Characters>6612</Characters>
  <Application>Microsoft Office Word</Application>
  <DocSecurity>0</DocSecurity>
  <Lines>55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I.C. BONSEGNA-TONIOLO A.S. 2017/2018</vt:lpstr>
      <vt:lpstr/>
    </vt:vector>
  </TitlesOfParts>
  <Company/>
  <LinksUpToDate>false</LinksUpToDate>
  <CharactersWithSpaces>7756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I.C. BONSEGNA-TONIOLO A.S. 2017/2018</dc:title>
  <dc:creator>Aurora Abatemattei</dc:creator>
  <cp:lastModifiedBy>DS</cp:lastModifiedBy>
  <cp:revision>2</cp:revision>
  <cp:lastPrinted>2017-10-09T11:10:00Z</cp:lastPrinted>
  <dcterms:created xsi:type="dcterms:W3CDTF">2017-10-09T11:26:00Z</dcterms:created>
  <dcterms:modified xsi:type="dcterms:W3CDTF">2017-10-09T11:26:00Z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TC029278139991</vt:lpwstr>
  </property>
</Properties>
</file>